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>
            <w:r>
              <w:t>Приложение 10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226045">
            <w:r>
              <w:t xml:space="preserve">от </w:t>
            </w:r>
            <w:r w:rsidR="00226045">
              <w:t xml:space="preserve">26.09.2019 </w:t>
            </w:r>
            <w:r>
              <w:t xml:space="preserve">№ </w:t>
            </w:r>
            <w:r w:rsidR="00226045">
              <w:t>56-426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</w:tr>
      <w:tr w:rsidR="00E00FD0" w:rsidTr="00E00FD0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тыс. руб.</w:t>
            </w:r>
          </w:p>
        </w:tc>
      </w:tr>
      <w:tr w:rsidR="00E00FD0" w:rsidTr="00E00FD0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2021 год</w:t>
            </w:r>
          </w:p>
        </w:tc>
      </w:tr>
      <w:tr w:rsidR="00E00FD0" w:rsidTr="00E00FD0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0FD0" w:rsidRDefault="00E00FD0" w:rsidP="00C104A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/>
        </w:tc>
      </w:tr>
    </w:tbl>
    <w:p w:rsidR="00E00FD0" w:rsidRPr="00E00FD0" w:rsidRDefault="00E00FD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00FD0" w:rsidTr="00E00FD0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D0" w:rsidRDefault="00E00FD0" w:rsidP="00C104AC">
            <w:pPr>
              <w:jc w:val="center"/>
            </w:pPr>
            <w:r>
              <w:t>5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00FD0" w:rsidRDefault="00E00FD0" w:rsidP="00C104A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803 263,3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650 000,0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3 168 000,0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2 660 000,0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3 168 000,0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2 660 000,0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-2 518 000,0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-2 660 000,0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-2 518 000,0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-2 660 000,0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E00FD0" w:rsidRDefault="00E00FD0" w:rsidP="00C104A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-900 000,0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00FD0" w:rsidRDefault="00E00FD0" w:rsidP="00C104A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00FD0" w:rsidRDefault="00E00FD0" w:rsidP="00C104A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153 263,3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0FD0" w:rsidRDefault="00E00FD0" w:rsidP="00C104AC">
            <w:pPr>
              <w:jc w:val="right"/>
            </w:pPr>
            <w:r>
              <w:t> </w:t>
            </w:r>
          </w:p>
        </w:tc>
      </w:tr>
      <w:tr w:rsidR="00E00FD0" w:rsidTr="00E00FD0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</w:tr>
      <w:tr w:rsidR="00E00FD0" w:rsidTr="00E00FD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FD0" w:rsidRDefault="00E00FD0" w:rsidP="00C104AC"/>
        </w:tc>
      </w:tr>
    </w:tbl>
    <w:p w:rsidR="00E00FD0" w:rsidRPr="004B3BE6" w:rsidRDefault="00E00FD0" w:rsidP="00E00FD0"/>
    <w:p w:rsidR="00E2598B" w:rsidRPr="00E00FD0" w:rsidRDefault="00E2598B" w:rsidP="00E00FD0"/>
    <w:sectPr w:rsidR="00E2598B" w:rsidRPr="00E00FD0" w:rsidSect="00E00FD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438" w:rsidRDefault="00681438" w:rsidP="00E00FD0">
      <w:r>
        <w:separator/>
      </w:r>
    </w:p>
  </w:endnote>
  <w:endnote w:type="continuationSeparator" w:id="1">
    <w:p w:rsidR="00681438" w:rsidRDefault="00681438" w:rsidP="00E00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438" w:rsidRDefault="00681438" w:rsidP="00E00FD0">
      <w:r>
        <w:separator/>
      </w:r>
    </w:p>
  </w:footnote>
  <w:footnote w:type="continuationSeparator" w:id="1">
    <w:p w:rsidR="00681438" w:rsidRDefault="00681438" w:rsidP="00E00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D0" w:rsidRDefault="00121105" w:rsidP="00713BF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00FD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0FD0" w:rsidRDefault="00E00F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FD0" w:rsidRDefault="00121105" w:rsidP="00713BF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00FD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6045">
      <w:rPr>
        <w:rStyle w:val="a7"/>
        <w:noProof/>
      </w:rPr>
      <w:t>2</w:t>
    </w:r>
    <w:r>
      <w:rPr>
        <w:rStyle w:val="a7"/>
      </w:rPr>
      <w:fldChar w:fldCharType="end"/>
    </w:r>
  </w:p>
  <w:p w:rsidR="00E00FD0" w:rsidRDefault="00E00F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E00FD0"/>
    <w:rsid w:val="00121105"/>
    <w:rsid w:val="00226045"/>
    <w:rsid w:val="002773EF"/>
    <w:rsid w:val="002C3F39"/>
    <w:rsid w:val="006808C6"/>
    <w:rsid w:val="00681438"/>
    <w:rsid w:val="00A24CAF"/>
    <w:rsid w:val="00A63F01"/>
    <w:rsid w:val="00B912FD"/>
    <w:rsid w:val="00CB7271"/>
    <w:rsid w:val="00D00A2A"/>
    <w:rsid w:val="00E00FD0"/>
    <w:rsid w:val="00E06CD5"/>
    <w:rsid w:val="00E2598B"/>
    <w:rsid w:val="00F6400A"/>
    <w:rsid w:val="00FC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0F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0FD0"/>
  </w:style>
  <w:style w:type="paragraph" w:styleId="a5">
    <w:name w:val="footer"/>
    <w:basedOn w:val="a"/>
    <w:link w:val="a6"/>
    <w:uiPriority w:val="99"/>
    <w:semiHidden/>
    <w:unhideWhenUsed/>
    <w:rsid w:val="00E00F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0FD0"/>
  </w:style>
  <w:style w:type="character" w:styleId="a7">
    <w:name w:val="page number"/>
    <w:basedOn w:val="a0"/>
    <w:uiPriority w:val="99"/>
    <w:semiHidden/>
    <w:unhideWhenUsed/>
    <w:rsid w:val="00E00F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4</cp:revision>
  <dcterms:created xsi:type="dcterms:W3CDTF">2019-09-18T11:40:00Z</dcterms:created>
  <dcterms:modified xsi:type="dcterms:W3CDTF">2019-09-26T08:13:00Z</dcterms:modified>
</cp:coreProperties>
</file>